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963" w:rsidRPr="00DC0CF5" w:rsidRDefault="00962963" w:rsidP="0006141D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5"/>
        <w:gridCol w:w="5686"/>
      </w:tblGrid>
      <w:tr w:rsidR="00962963" w:rsidRPr="0006141D" w:rsidTr="0006141D">
        <w:tc>
          <w:tcPr>
            <w:tcW w:w="3885" w:type="dxa"/>
          </w:tcPr>
          <w:p w:rsidR="00962963" w:rsidRPr="0006141D" w:rsidRDefault="00962963" w:rsidP="0006141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962963" w:rsidRPr="0006141D" w:rsidRDefault="00962963" w:rsidP="0006141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6141D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962963" w:rsidRPr="0006141D" w:rsidTr="0006141D">
        <w:tc>
          <w:tcPr>
            <w:tcW w:w="3885" w:type="dxa"/>
          </w:tcPr>
          <w:p w:rsidR="00962963" w:rsidRPr="0006141D" w:rsidRDefault="00962963" w:rsidP="0006141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962963" w:rsidRPr="0006141D" w:rsidRDefault="00962963" w:rsidP="0006141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6141D">
              <w:rPr>
                <w:rFonts w:ascii="Times New Roman" w:hAnsi="Times New Roman" w:cs="Times New Roman"/>
                <w:sz w:val="28"/>
                <w:szCs w:val="28"/>
              </w:rPr>
              <w:t>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141D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</w:t>
            </w:r>
          </w:p>
        </w:tc>
      </w:tr>
      <w:tr w:rsidR="00962963" w:rsidRPr="0006141D" w:rsidTr="0006141D">
        <w:tc>
          <w:tcPr>
            <w:tcW w:w="3885" w:type="dxa"/>
          </w:tcPr>
          <w:p w:rsidR="00962963" w:rsidRPr="0006141D" w:rsidRDefault="00962963" w:rsidP="0006141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962963" w:rsidRPr="0006141D" w:rsidRDefault="00962963" w:rsidP="0006141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6141D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962963" w:rsidRPr="0006141D" w:rsidTr="0006141D">
        <w:tc>
          <w:tcPr>
            <w:tcW w:w="3885" w:type="dxa"/>
          </w:tcPr>
          <w:p w:rsidR="00962963" w:rsidRPr="0006141D" w:rsidRDefault="00962963" w:rsidP="0006141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962963" w:rsidRPr="0006141D" w:rsidRDefault="00962963" w:rsidP="0006141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6141D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 им. Е.М.Беляева»</w:t>
            </w:r>
          </w:p>
        </w:tc>
      </w:tr>
      <w:tr w:rsidR="00962963" w:rsidTr="0006141D">
        <w:tc>
          <w:tcPr>
            <w:tcW w:w="3885" w:type="dxa"/>
          </w:tcPr>
          <w:p w:rsidR="00962963" w:rsidRDefault="00962963" w:rsidP="0006141D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962963" w:rsidRDefault="00962963" w:rsidP="0006141D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6141D">
              <w:rPr>
                <w:rFonts w:ascii="Times New Roman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</w:tbl>
    <w:p w:rsidR="00962963" w:rsidRDefault="00962963" w:rsidP="0006141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962963" w:rsidRDefault="00962963" w:rsidP="005702A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Примерное п</w:t>
      </w:r>
      <w:r w:rsidRPr="003D70D6">
        <w:rPr>
          <w:b/>
          <w:bCs/>
          <w:sz w:val="28"/>
          <w:szCs w:val="28"/>
        </w:rPr>
        <w:t xml:space="preserve">оложение </w:t>
      </w:r>
      <w:r w:rsidRPr="003D70D6">
        <w:rPr>
          <w:b/>
          <w:bCs/>
          <w:sz w:val="28"/>
          <w:szCs w:val="28"/>
        </w:rPr>
        <w:br/>
        <w:t>о порядке распре</w:t>
      </w:r>
      <w:r>
        <w:rPr>
          <w:b/>
          <w:bCs/>
          <w:sz w:val="28"/>
          <w:szCs w:val="28"/>
        </w:rPr>
        <w:t xml:space="preserve">деления неаудиторной занятости. </w:t>
      </w:r>
    </w:p>
    <w:p w:rsidR="00962963" w:rsidRPr="00DC0CF5" w:rsidRDefault="00962963" w:rsidP="005702A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3D70D6">
        <w:rPr>
          <w:b/>
          <w:bCs/>
          <w:sz w:val="28"/>
          <w:szCs w:val="28"/>
        </w:rPr>
        <w:t>1. Общие положения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Примерное п</w:t>
      </w:r>
      <w:r w:rsidRPr="003D70D6">
        <w:rPr>
          <w:sz w:val="28"/>
          <w:szCs w:val="28"/>
        </w:rPr>
        <w:t>оложение разработано в целях усиления материально</w:t>
      </w:r>
      <w:r>
        <w:rPr>
          <w:sz w:val="28"/>
          <w:szCs w:val="28"/>
        </w:rPr>
        <w:t xml:space="preserve">й заинтересованности работников </w:t>
      </w:r>
      <w:r w:rsidRPr="003D70D6">
        <w:rPr>
          <w:sz w:val="28"/>
          <w:szCs w:val="28"/>
        </w:rPr>
        <w:t>образовательн</w:t>
      </w:r>
      <w:r>
        <w:rPr>
          <w:sz w:val="28"/>
          <w:szCs w:val="28"/>
        </w:rPr>
        <w:t>ых</w:t>
      </w:r>
      <w:r w:rsidRPr="003D70D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й, в п</w:t>
      </w:r>
      <w:r w:rsidRPr="003D70D6">
        <w:rPr>
          <w:sz w:val="28"/>
          <w:szCs w:val="28"/>
        </w:rPr>
        <w:t>овышении качества образовательного и воспитательного процесс</w:t>
      </w:r>
      <w:r>
        <w:rPr>
          <w:sz w:val="28"/>
          <w:szCs w:val="28"/>
        </w:rPr>
        <w:t>ов</w:t>
      </w:r>
      <w:r w:rsidRPr="003D70D6">
        <w:rPr>
          <w:sz w:val="28"/>
          <w:szCs w:val="28"/>
        </w:rPr>
        <w:t>, развитии их творческой активности и инициативы.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Примерное п</w:t>
      </w:r>
      <w:r w:rsidRPr="003D70D6">
        <w:rPr>
          <w:sz w:val="28"/>
          <w:szCs w:val="28"/>
        </w:rPr>
        <w:t>оложение определяет порядок установления расчета оплаты за неаудиторную занятость педагогических работников образовательного учреждения.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Осуществление всех видов в</w:t>
      </w:r>
      <w:r>
        <w:rPr>
          <w:sz w:val="28"/>
          <w:szCs w:val="28"/>
        </w:rPr>
        <w:t>ыплат, предусмотренных Примерным п</w:t>
      </w:r>
      <w:r w:rsidRPr="003D70D6">
        <w:rPr>
          <w:sz w:val="28"/>
          <w:szCs w:val="28"/>
        </w:rPr>
        <w:t>оложением, производится на основании приказа руководителя образовательного учреждения.</w:t>
      </w:r>
    </w:p>
    <w:p w:rsidR="00962963" w:rsidRPr="007C1EA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D70D6">
        <w:rPr>
          <w:sz w:val="28"/>
          <w:szCs w:val="28"/>
        </w:rPr>
        <w:t xml:space="preserve">оложение о порядке распределения неаудиторной занятости утверждается приказом руководителя образовательного учреждения с учетом мнения </w:t>
      </w:r>
      <w:r>
        <w:rPr>
          <w:sz w:val="28"/>
          <w:szCs w:val="28"/>
        </w:rPr>
        <w:t>выборного профсоюзного органа и (или) иного органа, представляющего интересы большинства работников учреждения.</w:t>
      </w:r>
    </w:p>
    <w:p w:rsidR="00962963" w:rsidRPr="00DC0CF5" w:rsidRDefault="00962963" w:rsidP="005702A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3D70D6">
        <w:rPr>
          <w:b/>
          <w:bCs/>
          <w:sz w:val="28"/>
          <w:szCs w:val="28"/>
        </w:rPr>
        <w:t>2. Расчет оплаты за неаудиторную занятость</w:t>
      </w:r>
      <w:r>
        <w:rPr>
          <w:b/>
          <w:bCs/>
          <w:sz w:val="28"/>
          <w:szCs w:val="28"/>
        </w:rPr>
        <w:t>.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2.1. Неаудиторная занятость педагогического персонала предполагает выполнение функций, связанных с образовательным процессом, но не относящихся к основной деятельности преподавателя: работа, направленная на создание условий для обеспечения образовательного процесса и непосредственная работа с обучающимися во внеурочное время.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Неаудиторная занятость включает следующие виды деятельности:</w:t>
      </w:r>
    </w:p>
    <w:p w:rsidR="00962963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>преподавателем</w:t>
      </w:r>
      <w:r w:rsidRPr="003D70D6">
        <w:rPr>
          <w:sz w:val="28"/>
          <w:szCs w:val="28"/>
        </w:rPr>
        <w:t xml:space="preserve"> консультаций и дополнительных занятий с </w:t>
      </w:r>
      <w:r>
        <w:rPr>
          <w:sz w:val="28"/>
          <w:szCs w:val="28"/>
        </w:rPr>
        <w:t>учащ</w:t>
      </w:r>
      <w:r w:rsidRPr="003D70D6">
        <w:rPr>
          <w:sz w:val="28"/>
          <w:szCs w:val="28"/>
        </w:rPr>
        <w:t>имися, в том числе работа с</w:t>
      </w:r>
      <w:r>
        <w:rPr>
          <w:sz w:val="28"/>
          <w:szCs w:val="28"/>
        </w:rPr>
        <w:t xml:space="preserve"> одаренными и отстающими детьми;</w:t>
      </w:r>
    </w:p>
    <w:p w:rsidR="00962963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D70D6">
        <w:rPr>
          <w:sz w:val="28"/>
          <w:szCs w:val="28"/>
        </w:rPr>
        <w:t>одготовка учащихся к олимпиадам,</w:t>
      </w:r>
      <w:r>
        <w:rPr>
          <w:sz w:val="28"/>
          <w:szCs w:val="28"/>
        </w:rPr>
        <w:t xml:space="preserve"> фестивалям,</w:t>
      </w:r>
      <w:r w:rsidRPr="003D70D6">
        <w:rPr>
          <w:sz w:val="28"/>
          <w:szCs w:val="28"/>
        </w:rPr>
        <w:t xml:space="preserve"> конференциям, смотрам, конкурсам</w:t>
      </w:r>
      <w:r>
        <w:rPr>
          <w:sz w:val="28"/>
          <w:szCs w:val="28"/>
        </w:rPr>
        <w:t>, выставкам</w:t>
      </w:r>
      <w:r w:rsidRPr="003D70D6">
        <w:rPr>
          <w:sz w:val="28"/>
          <w:szCs w:val="28"/>
        </w:rPr>
        <w:t>;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 xml:space="preserve">руководство предметными комиссиями, </w:t>
      </w:r>
      <w:r>
        <w:rPr>
          <w:sz w:val="28"/>
          <w:szCs w:val="28"/>
        </w:rPr>
        <w:t>отделами,</w:t>
      </w:r>
      <w:bookmarkStart w:id="0" w:name="_GoBack"/>
      <w:bookmarkEnd w:id="0"/>
      <w:r>
        <w:rPr>
          <w:sz w:val="28"/>
          <w:szCs w:val="28"/>
        </w:rPr>
        <w:t xml:space="preserve"> методическими </w:t>
      </w:r>
      <w:r w:rsidRPr="003D70D6">
        <w:rPr>
          <w:sz w:val="28"/>
          <w:szCs w:val="28"/>
        </w:rPr>
        <w:t>объединениями;</w:t>
      </w:r>
    </w:p>
    <w:p w:rsidR="00962963" w:rsidRDefault="00962963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проведение </w:t>
      </w:r>
      <w:r w:rsidRPr="003D70D6">
        <w:rPr>
          <w:sz w:val="28"/>
          <w:szCs w:val="28"/>
        </w:rPr>
        <w:t>внеклассн</w:t>
      </w:r>
      <w:r>
        <w:rPr>
          <w:sz w:val="28"/>
          <w:szCs w:val="28"/>
        </w:rPr>
        <w:t>ой, музыкально – просветительской, выставочной и воспитательной работы с учащимися.</w:t>
      </w:r>
    </w:p>
    <w:p w:rsidR="00962963" w:rsidRDefault="00962963" w:rsidP="002A5FD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62963" w:rsidRDefault="00962963" w:rsidP="002A5FD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963" w:rsidRDefault="00962963" w:rsidP="002A5FD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963" w:rsidRPr="003D70D6" w:rsidRDefault="00962963" w:rsidP="002A5FD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963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2.2. Расчет ежемесячной оплаты неаудиторной занятости осуществляется по бал</w:t>
      </w:r>
      <w:r>
        <w:rPr>
          <w:sz w:val="28"/>
          <w:szCs w:val="28"/>
        </w:rPr>
        <w:t>льной системе: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2"/>
        <w:gridCol w:w="1276"/>
      </w:tblGrid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Виды деятельности неаудиторной занятости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Баллы (от и до)</w:t>
            </w:r>
          </w:p>
        </w:tc>
      </w:tr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2</w:t>
            </w:r>
          </w:p>
        </w:tc>
      </w:tr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 xml:space="preserve">Проведение </w:t>
            </w:r>
            <w:r>
              <w:rPr>
                <w:sz w:val="28"/>
                <w:szCs w:val="28"/>
              </w:rPr>
              <w:t>преподавателем</w:t>
            </w:r>
            <w:r w:rsidRPr="003D70D6">
              <w:rPr>
                <w:sz w:val="28"/>
                <w:szCs w:val="28"/>
              </w:rPr>
              <w:t xml:space="preserve"> консультаций и дополнительных занятий с </w:t>
            </w:r>
            <w:r>
              <w:rPr>
                <w:sz w:val="28"/>
                <w:szCs w:val="28"/>
              </w:rPr>
              <w:t>уча</w:t>
            </w:r>
            <w:r w:rsidRPr="003D70D6">
              <w:rPr>
                <w:sz w:val="28"/>
                <w:szCs w:val="28"/>
              </w:rPr>
              <w:t>щимися, в том числе работа с одаренными и отстающими детьми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1-3</w:t>
            </w:r>
          </w:p>
        </w:tc>
      </w:tr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D70D6">
              <w:rPr>
                <w:sz w:val="28"/>
                <w:szCs w:val="28"/>
              </w:rPr>
              <w:t>одготовка учащихся к олимпиадам, конференциям, смотрам, конкурсам</w:t>
            </w:r>
            <w:r>
              <w:rPr>
                <w:sz w:val="28"/>
                <w:szCs w:val="28"/>
              </w:rPr>
              <w:t>, выставкам.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1-2</w:t>
            </w:r>
          </w:p>
        </w:tc>
      </w:tr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 xml:space="preserve">Руководство предметными комиссиями, </w:t>
            </w:r>
            <w:r>
              <w:rPr>
                <w:sz w:val="28"/>
                <w:szCs w:val="28"/>
              </w:rPr>
              <w:t xml:space="preserve">отделами, </w:t>
            </w:r>
            <w:r w:rsidRPr="003D70D6">
              <w:rPr>
                <w:sz w:val="28"/>
                <w:szCs w:val="28"/>
              </w:rPr>
              <w:t>методическими</w:t>
            </w:r>
            <w:r>
              <w:rPr>
                <w:sz w:val="28"/>
                <w:szCs w:val="28"/>
              </w:rPr>
              <w:t xml:space="preserve"> о</w:t>
            </w:r>
            <w:r w:rsidRPr="003D70D6">
              <w:rPr>
                <w:sz w:val="28"/>
                <w:szCs w:val="28"/>
              </w:rPr>
              <w:t>бъединениями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1-2</w:t>
            </w:r>
          </w:p>
        </w:tc>
      </w:tr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Pr="003D70D6">
              <w:rPr>
                <w:sz w:val="28"/>
                <w:szCs w:val="28"/>
              </w:rPr>
              <w:t>внеклассн</w:t>
            </w:r>
            <w:r>
              <w:rPr>
                <w:sz w:val="28"/>
                <w:szCs w:val="28"/>
              </w:rPr>
              <w:t>ой и музыкально – просветительской, выставочной и воспитательной работы с учащимися.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1-2</w:t>
            </w:r>
          </w:p>
        </w:tc>
      </w:tr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Методическая ра</w:t>
            </w:r>
            <w:r>
              <w:rPr>
                <w:sz w:val="28"/>
                <w:szCs w:val="28"/>
              </w:rPr>
              <w:t>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1-2</w:t>
            </w:r>
          </w:p>
        </w:tc>
      </w:tr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Заведование кабинетами.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</w:p>
        </w:tc>
      </w:tr>
      <w:tr w:rsidR="00962963" w:rsidRPr="003D70D6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3" w:rsidRPr="00545A3F" w:rsidRDefault="00962963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45A3F">
              <w:rPr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63" w:rsidRPr="003D70D6" w:rsidRDefault="00962963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X</w:t>
            </w:r>
          </w:p>
        </w:tc>
      </w:tr>
    </w:tbl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62963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2.2.1. Расчет средней стоимости одного балла неаудиторной занятости педагогического персонала (СтБ) определяется по формуле: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62963" w:rsidRDefault="00962963" w:rsidP="005702A8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3D70D6">
        <w:rPr>
          <w:sz w:val="28"/>
          <w:szCs w:val="28"/>
        </w:rPr>
        <w:t xml:space="preserve">СтБ = </w:t>
      </w:r>
      <w:r w:rsidRPr="00DA4656">
        <w:rPr>
          <w:sz w:val="28"/>
          <w:szCs w:val="28"/>
        </w:rPr>
        <w:t>ФОТ</w:t>
      </w:r>
      <w:r>
        <w:t>оп.неауд</w:t>
      </w:r>
      <w:r w:rsidRPr="003D70D6">
        <w:rPr>
          <w:sz w:val="28"/>
          <w:szCs w:val="28"/>
        </w:rPr>
        <w:t xml:space="preserve"> : ОБ,</w:t>
      </w:r>
      <w:r>
        <w:rPr>
          <w:sz w:val="28"/>
          <w:szCs w:val="28"/>
        </w:rPr>
        <w:t xml:space="preserve"> где</w:t>
      </w:r>
    </w:p>
    <w:p w:rsidR="00962963" w:rsidRPr="003D70D6" w:rsidRDefault="00962963" w:rsidP="005702A8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4656">
        <w:rPr>
          <w:sz w:val="28"/>
          <w:szCs w:val="28"/>
        </w:rPr>
        <w:t>ФОТ</w:t>
      </w:r>
      <w:r>
        <w:t xml:space="preserve">оп.неауд - </w:t>
      </w:r>
      <w:r w:rsidRPr="003D70D6">
        <w:rPr>
          <w:sz w:val="28"/>
          <w:szCs w:val="28"/>
        </w:rPr>
        <w:t>фонд оплаты труда неаудиторной занятости;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ОБ - общее количество баллов по всем видам деятельности, всего педагогического персонала.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2.2.2. Расчет оплаты за неаудиторную занятость педагогического персонала (Д</w:t>
      </w:r>
      <w:r w:rsidRPr="006148CB">
        <w:rPr>
          <w:sz w:val="20"/>
          <w:szCs w:val="20"/>
        </w:rPr>
        <w:t>нз</w:t>
      </w:r>
      <w:r w:rsidRPr="003D70D6">
        <w:rPr>
          <w:sz w:val="28"/>
          <w:szCs w:val="28"/>
        </w:rPr>
        <w:t>) определяется по формуле: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62963" w:rsidRPr="003D70D6" w:rsidRDefault="00962963" w:rsidP="005702A8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3D70D6">
        <w:rPr>
          <w:sz w:val="28"/>
          <w:szCs w:val="28"/>
        </w:rPr>
        <w:t>Д</w:t>
      </w:r>
      <w:r w:rsidRPr="006148CB">
        <w:rPr>
          <w:sz w:val="20"/>
          <w:szCs w:val="20"/>
        </w:rPr>
        <w:t>нз</w:t>
      </w:r>
      <w:r w:rsidRPr="003D70D6">
        <w:rPr>
          <w:sz w:val="28"/>
          <w:szCs w:val="28"/>
        </w:rPr>
        <w:t xml:space="preserve"> = СтБ х n,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где: СтБ - стоимость одного балла неаудиторной занятости педагогического персонала;</w:t>
      </w:r>
    </w:p>
    <w:p w:rsidR="00962963" w:rsidRPr="003D70D6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n - общее количество баллов, набранных педагогическим работником.</w:t>
      </w:r>
    </w:p>
    <w:p w:rsidR="00962963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62963" w:rsidRDefault="00962963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62963" w:rsidRDefault="00962963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963" w:rsidRDefault="00962963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963" w:rsidRDefault="00962963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963" w:rsidRDefault="00962963"/>
    <w:sectPr w:rsidR="00962963" w:rsidSect="00861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1C9"/>
    <w:rsid w:val="0006141D"/>
    <w:rsid w:val="000732CE"/>
    <w:rsid w:val="000C3518"/>
    <w:rsid w:val="00110A6C"/>
    <w:rsid w:val="002A5FD6"/>
    <w:rsid w:val="003D70D6"/>
    <w:rsid w:val="00417D3B"/>
    <w:rsid w:val="004A1A46"/>
    <w:rsid w:val="00545A3F"/>
    <w:rsid w:val="005702A8"/>
    <w:rsid w:val="005F5F5D"/>
    <w:rsid w:val="006148CB"/>
    <w:rsid w:val="006979CB"/>
    <w:rsid w:val="00773847"/>
    <w:rsid w:val="007C1EA6"/>
    <w:rsid w:val="00861D21"/>
    <w:rsid w:val="00862488"/>
    <w:rsid w:val="008E51C9"/>
    <w:rsid w:val="0091658C"/>
    <w:rsid w:val="00962963"/>
    <w:rsid w:val="0097586E"/>
    <w:rsid w:val="00BC6704"/>
    <w:rsid w:val="00BD7E99"/>
    <w:rsid w:val="00CE2643"/>
    <w:rsid w:val="00DA4656"/>
    <w:rsid w:val="00DC0CF5"/>
    <w:rsid w:val="00F52EB3"/>
    <w:rsid w:val="00FA2FF6"/>
    <w:rsid w:val="00FC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2A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02A8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773847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06141D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469</Words>
  <Characters>2678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16</cp:revision>
  <cp:lastPrinted>2016-05-13T08:56:00Z</cp:lastPrinted>
  <dcterms:created xsi:type="dcterms:W3CDTF">2013-10-11T07:01:00Z</dcterms:created>
  <dcterms:modified xsi:type="dcterms:W3CDTF">2016-07-19T14:03:00Z</dcterms:modified>
</cp:coreProperties>
</file>